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F0B" w:rsidRPr="00A7078C" w:rsidRDefault="00C10F0B" w:rsidP="00A7078C">
      <w:pPr>
        <w:jc w:val="center"/>
      </w:pPr>
      <w:r w:rsidRPr="00A7078C">
        <w:t xml:space="preserve">Сведения о доходах, об имуществе и обязательствах имущественного характера </w:t>
      </w:r>
    </w:p>
    <w:p w:rsidR="00C10F0B" w:rsidRPr="00A7078C" w:rsidRDefault="00C10F0B" w:rsidP="00A7078C">
      <w:pPr>
        <w:jc w:val="center"/>
      </w:pPr>
      <w:r>
        <w:t>Д</w:t>
      </w:r>
      <w:r w:rsidRPr="00A7078C">
        <w:t>иректор</w:t>
      </w:r>
      <w:r>
        <w:t>а Муниципального бюджетного образовательного учреждения дополнительного образования детей «Центр подростковых клубов «Полис» Смирновой Светланы Демьяновны</w:t>
      </w:r>
      <w:r w:rsidRPr="00A7078C">
        <w:t xml:space="preserve"> </w:t>
      </w:r>
    </w:p>
    <w:p w:rsidR="00C10F0B" w:rsidRDefault="00C10F0B" w:rsidP="00A7078C">
      <w:pPr>
        <w:jc w:val="center"/>
        <w:rPr>
          <w:color w:val="052635"/>
        </w:rPr>
      </w:pPr>
      <w:r>
        <w:rPr>
          <w:color w:val="052635"/>
        </w:rPr>
        <w:t>за период с 1 января по 31 декабря 2014 года</w:t>
      </w:r>
    </w:p>
    <w:p w:rsidR="00C10F0B" w:rsidRDefault="00C10F0B" w:rsidP="00A7078C">
      <w:pPr>
        <w:jc w:val="center"/>
        <w:rPr>
          <w:color w:val="052635"/>
        </w:rPr>
      </w:pPr>
    </w:p>
    <w:tbl>
      <w:tblPr>
        <w:tblW w:w="1003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9"/>
        <w:gridCol w:w="1307"/>
        <w:gridCol w:w="894"/>
        <w:gridCol w:w="1275"/>
        <w:gridCol w:w="1462"/>
        <w:gridCol w:w="47"/>
        <w:gridCol w:w="1307"/>
        <w:gridCol w:w="894"/>
        <w:gridCol w:w="1275"/>
      </w:tblGrid>
      <w:tr w:rsidR="00C10F0B" w:rsidTr="00A7078C">
        <w:tc>
          <w:tcPr>
            <w:tcW w:w="1569" w:type="dxa"/>
          </w:tcPr>
          <w:p w:rsidR="00C10F0B" w:rsidRDefault="00C10F0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938" w:type="dxa"/>
            <w:gridSpan w:val="4"/>
          </w:tcPr>
          <w:p w:rsidR="00C10F0B" w:rsidRDefault="00C10F0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23" w:type="dxa"/>
            <w:gridSpan w:val="4"/>
          </w:tcPr>
          <w:p w:rsidR="00C10F0B" w:rsidRDefault="00C10F0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10F0B" w:rsidTr="00A7078C">
        <w:tc>
          <w:tcPr>
            <w:tcW w:w="1569" w:type="dxa"/>
          </w:tcPr>
          <w:p w:rsidR="00C10F0B" w:rsidRDefault="00C10F0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Декларированный годовой доход за </w:t>
            </w:r>
            <w:smartTag w:uri="urn:schemas-microsoft-com:office:smarttags" w:element="metricconverter">
              <w:smartTagPr>
                <w:attr w:name="ProductID" w:val="2014 г"/>
              </w:smartTagPr>
              <w:r>
                <w:rPr>
                  <w:color w:val="052635"/>
                  <w:sz w:val="20"/>
                  <w:szCs w:val="20"/>
                </w:rPr>
                <w:t>2014 г</w:t>
              </w:r>
            </w:smartTag>
            <w:r>
              <w:rPr>
                <w:color w:val="052635"/>
                <w:sz w:val="20"/>
                <w:szCs w:val="20"/>
              </w:rPr>
              <w:t>. (руб.)</w:t>
            </w:r>
          </w:p>
        </w:tc>
        <w:tc>
          <w:tcPr>
            <w:tcW w:w="1307" w:type="dxa"/>
          </w:tcPr>
          <w:p w:rsidR="00C10F0B" w:rsidRDefault="00C10F0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94" w:type="dxa"/>
          </w:tcPr>
          <w:p w:rsidR="00C10F0B" w:rsidRDefault="00C10F0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C10F0B" w:rsidRDefault="00C10F0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(кв.м)</w:t>
            </w:r>
          </w:p>
        </w:tc>
        <w:tc>
          <w:tcPr>
            <w:tcW w:w="1275" w:type="dxa"/>
          </w:tcPr>
          <w:p w:rsidR="00C10F0B" w:rsidRDefault="00C10F0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462" w:type="dxa"/>
          </w:tcPr>
          <w:p w:rsidR="00C10F0B" w:rsidRDefault="00C10F0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354" w:type="dxa"/>
            <w:gridSpan w:val="2"/>
          </w:tcPr>
          <w:p w:rsidR="00C10F0B" w:rsidRDefault="00C10F0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94" w:type="dxa"/>
          </w:tcPr>
          <w:p w:rsidR="00C10F0B" w:rsidRDefault="00C10F0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C10F0B" w:rsidRDefault="00C10F0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(кв.м)</w:t>
            </w:r>
          </w:p>
        </w:tc>
        <w:tc>
          <w:tcPr>
            <w:tcW w:w="1275" w:type="dxa"/>
          </w:tcPr>
          <w:p w:rsidR="00C10F0B" w:rsidRDefault="00C10F0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</w:t>
            </w:r>
          </w:p>
          <w:p w:rsidR="00C10F0B" w:rsidRDefault="00C10F0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C10F0B" w:rsidRPr="00A7078C" w:rsidTr="00A7078C">
        <w:tc>
          <w:tcPr>
            <w:tcW w:w="10030" w:type="dxa"/>
            <w:gridSpan w:val="9"/>
          </w:tcPr>
          <w:p w:rsidR="00C10F0B" w:rsidRPr="00A7078C" w:rsidRDefault="00C10F0B" w:rsidP="00D55F22">
            <w:pPr>
              <w:pStyle w:val="NormalWeb"/>
              <w:jc w:val="center"/>
              <w:rPr>
                <w:b/>
                <w:color w:val="052635"/>
                <w:sz w:val="20"/>
                <w:szCs w:val="20"/>
              </w:rPr>
            </w:pPr>
            <w:r>
              <w:rPr>
                <w:b/>
                <w:color w:val="052635"/>
                <w:sz w:val="20"/>
                <w:szCs w:val="20"/>
              </w:rPr>
              <w:t>Смирнова Светлана Демьяновна</w:t>
            </w:r>
          </w:p>
        </w:tc>
      </w:tr>
      <w:tr w:rsidR="00C10F0B" w:rsidTr="00A7078C">
        <w:trPr>
          <w:trHeight w:val="318"/>
        </w:trPr>
        <w:tc>
          <w:tcPr>
            <w:tcW w:w="1569" w:type="dxa"/>
            <w:vMerge w:val="restart"/>
          </w:tcPr>
          <w:p w:rsidR="00C10F0B" w:rsidRPr="008F3FC7" w:rsidRDefault="00C10F0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593216,37</w:t>
            </w:r>
            <w:r>
              <w:rPr>
                <w:color w:val="052635"/>
                <w:sz w:val="20"/>
                <w:szCs w:val="20"/>
                <w:lang w:val="en-US"/>
              </w:rPr>
              <w:t xml:space="preserve"> (с </w:t>
            </w:r>
            <w:r>
              <w:rPr>
                <w:color w:val="052635"/>
                <w:sz w:val="20"/>
                <w:szCs w:val="20"/>
              </w:rPr>
              <w:t>учетом пенсии</w:t>
            </w:r>
            <w:r>
              <w:rPr>
                <w:color w:val="052635"/>
                <w:sz w:val="20"/>
                <w:szCs w:val="20"/>
                <w:lang w:val="en-US"/>
              </w:rPr>
              <w:t>)</w:t>
            </w:r>
          </w:p>
        </w:tc>
        <w:tc>
          <w:tcPr>
            <w:tcW w:w="1307" w:type="dxa"/>
          </w:tcPr>
          <w:p w:rsidR="00C10F0B" w:rsidRDefault="00C10F0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894" w:type="dxa"/>
          </w:tcPr>
          <w:p w:rsidR="00C10F0B" w:rsidRDefault="00C10F0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28,6</w:t>
            </w:r>
          </w:p>
        </w:tc>
        <w:tc>
          <w:tcPr>
            <w:tcW w:w="1275" w:type="dxa"/>
          </w:tcPr>
          <w:p w:rsidR="00C10F0B" w:rsidRDefault="00C10F0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РФ</w:t>
            </w:r>
          </w:p>
        </w:tc>
        <w:tc>
          <w:tcPr>
            <w:tcW w:w="1509" w:type="dxa"/>
            <w:gridSpan w:val="2"/>
            <w:vMerge w:val="restart"/>
          </w:tcPr>
          <w:p w:rsidR="00C10F0B" w:rsidRDefault="00C10F0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307" w:type="dxa"/>
          </w:tcPr>
          <w:p w:rsidR="00C10F0B" w:rsidRDefault="00C10F0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894" w:type="dxa"/>
          </w:tcPr>
          <w:p w:rsidR="00C10F0B" w:rsidRDefault="00C10F0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C10F0B" w:rsidRDefault="00C10F0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-</w:t>
            </w:r>
          </w:p>
        </w:tc>
      </w:tr>
      <w:tr w:rsidR="00C10F0B" w:rsidTr="00A7078C">
        <w:trPr>
          <w:trHeight w:val="318"/>
        </w:trPr>
        <w:tc>
          <w:tcPr>
            <w:tcW w:w="1569" w:type="dxa"/>
            <w:vMerge/>
          </w:tcPr>
          <w:p w:rsidR="00C10F0B" w:rsidRDefault="00C10F0B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7" w:type="dxa"/>
          </w:tcPr>
          <w:p w:rsidR="00C10F0B" w:rsidRDefault="00C10F0B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894" w:type="dxa"/>
          </w:tcPr>
          <w:p w:rsidR="00C10F0B" w:rsidRDefault="00C10F0B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275" w:type="dxa"/>
          </w:tcPr>
          <w:p w:rsidR="00C10F0B" w:rsidRDefault="00C10F0B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509" w:type="dxa"/>
            <w:gridSpan w:val="2"/>
            <w:vMerge/>
          </w:tcPr>
          <w:p w:rsidR="00C10F0B" w:rsidRDefault="00C10F0B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7" w:type="dxa"/>
          </w:tcPr>
          <w:p w:rsidR="00C10F0B" w:rsidRDefault="00C10F0B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894" w:type="dxa"/>
          </w:tcPr>
          <w:p w:rsidR="00C10F0B" w:rsidRDefault="00C10F0B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275" w:type="dxa"/>
          </w:tcPr>
          <w:p w:rsidR="00C10F0B" w:rsidRDefault="00C10F0B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C10F0B" w:rsidTr="00A7078C">
        <w:tc>
          <w:tcPr>
            <w:tcW w:w="10030" w:type="dxa"/>
            <w:gridSpan w:val="9"/>
          </w:tcPr>
          <w:p w:rsidR="00C10F0B" w:rsidRDefault="00C10F0B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Супруг </w:t>
            </w:r>
          </w:p>
        </w:tc>
      </w:tr>
      <w:tr w:rsidR="00C10F0B" w:rsidTr="00A7078C">
        <w:trPr>
          <w:trHeight w:val="1062"/>
        </w:trPr>
        <w:tc>
          <w:tcPr>
            <w:tcW w:w="1569" w:type="dxa"/>
            <w:vMerge w:val="restart"/>
          </w:tcPr>
          <w:p w:rsidR="00C10F0B" w:rsidRDefault="00C10F0B" w:rsidP="008F3FC7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7" w:type="dxa"/>
          </w:tcPr>
          <w:p w:rsidR="00C10F0B" w:rsidRDefault="00C10F0B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894" w:type="dxa"/>
          </w:tcPr>
          <w:p w:rsidR="00C10F0B" w:rsidRDefault="00C10F0B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275" w:type="dxa"/>
          </w:tcPr>
          <w:p w:rsidR="00C10F0B" w:rsidRDefault="00C10F0B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462" w:type="dxa"/>
            <w:vMerge w:val="restart"/>
          </w:tcPr>
          <w:p w:rsidR="00C10F0B" w:rsidRDefault="00C10F0B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54" w:type="dxa"/>
            <w:gridSpan w:val="2"/>
          </w:tcPr>
          <w:p w:rsidR="00C10F0B" w:rsidRDefault="00C10F0B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894" w:type="dxa"/>
          </w:tcPr>
          <w:p w:rsidR="00C10F0B" w:rsidRDefault="00C10F0B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275" w:type="dxa"/>
          </w:tcPr>
          <w:p w:rsidR="00C10F0B" w:rsidRDefault="00C10F0B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C10F0B" w:rsidTr="00A7078C">
        <w:trPr>
          <w:trHeight w:val="1134"/>
        </w:trPr>
        <w:tc>
          <w:tcPr>
            <w:tcW w:w="1569" w:type="dxa"/>
            <w:vMerge/>
          </w:tcPr>
          <w:p w:rsidR="00C10F0B" w:rsidRDefault="00C10F0B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7" w:type="dxa"/>
          </w:tcPr>
          <w:p w:rsidR="00C10F0B" w:rsidRDefault="00C10F0B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894" w:type="dxa"/>
          </w:tcPr>
          <w:p w:rsidR="00C10F0B" w:rsidRDefault="00C10F0B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275" w:type="dxa"/>
          </w:tcPr>
          <w:p w:rsidR="00C10F0B" w:rsidRDefault="00C10F0B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462" w:type="dxa"/>
            <w:vMerge/>
          </w:tcPr>
          <w:p w:rsidR="00C10F0B" w:rsidRDefault="00C10F0B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54" w:type="dxa"/>
            <w:gridSpan w:val="2"/>
          </w:tcPr>
          <w:p w:rsidR="00C10F0B" w:rsidRDefault="00C10F0B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894" w:type="dxa"/>
          </w:tcPr>
          <w:p w:rsidR="00C10F0B" w:rsidRDefault="00C10F0B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275" w:type="dxa"/>
          </w:tcPr>
          <w:p w:rsidR="00C10F0B" w:rsidRDefault="00C10F0B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C10F0B" w:rsidTr="00A7078C">
        <w:tc>
          <w:tcPr>
            <w:tcW w:w="10030" w:type="dxa"/>
            <w:gridSpan w:val="9"/>
          </w:tcPr>
          <w:p w:rsidR="00C10F0B" w:rsidRDefault="00C10F0B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C10F0B" w:rsidTr="00A7078C">
        <w:trPr>
          <w:trHeight w:val="292"/>
        </w:trPr>
        <w:tc>
          <w:tcPr>
            <w:tcW w:w="1569" w:type="dxa"/>
          </w:tcPr>
          <w:p w:rsidR="00C10F0B" w:rsidRDefault="00C10F0B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7" w:type="dxa"/>
          </w:tcPr>
          <w:p w:rsidR="00C10F0B" w:rsidRDefault="00C10F0B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894" w:type="dxa"/>
          </w:tcPr>
          <w:p w:rsidR="00C10F0B" w:rsidRDefault="00C10F0B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275" w:type="dxa"/>
          </w:tcPr>
          <w:p w:rsidR="00C10F0B" w:rsidRDefault="00C10F0B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509" w:type="dxa"/>
            <w:gridSpan w:val="2"/>
          </w:tcPr>
          <w:p w:rsidR="00C10F0B" w:rsidRDefault="00C10F0B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7" w:type="dxa"/>
          </w:tcPr>
          <w:p w:rsidR="00C10F0B" w:rsidRDefault="00C10F0B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894" w:type="dxa"/>
          </w:tcPr>
          <w:p w:rsidR="00C10F0B" w:rsidRDefault="00C10F0B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275" w:type="dxa"/>
          </w:tcPr>
          <w:p w:rsidR="00C10F0B" w:rsidRDefault="00C10F0B" w:rsidP="00A7078C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</w:tr>
    </w:tbl>
    <w:p w:rsidR="00C10F0B" w:rsidRDefault="00C10F0B" w:rsidP="00392153">
      <w:bookmarkStart w:id="0" w:name="_GoBack"/>
      <w:bookmarkEnd w:id="0"/>
    </w:p>
    <w:sectPr w:rsidR="00C10F0B" w:rsidSect="00CC13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F0B" w:rsidRDefault="00C10F0B" w:rsidP="005C461A">
      <w:r>
        <w:separator/>
      </w:r>
    </w:p>
  </w:endnote>
  <w:endnote w:type="continuationSeparator" w:id="0">
    <w:p w:rsidR="00C10F0B" w:rsidRDefault="00C10F0B" w:rsidP="005C46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F0B" w:rsidRDefault="00C10F0B" w:rsidP="005C461A">
      <w:r>
        <w:separator/>
      </w:r>
    </w:p>
  </w:footnote>
  <w:footnote w:type="continuationSeparator" w:id="0">
    <w:p w:rsidR="00C10F0B" w:rsidRDefault="00C10F0B" w:rsidP="005C46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49DB"/>
    <w:rsid w:val="00000A4D"/>
    <w:rsid w:val="001D32DE"/>
    <w:rsid w:val="00214908"/>
    <w:rsid w:val="00392153"/>
    <w:rsid w:val="0047567E"/>
    <w:rsid w:val="00591D13"/>
    <w:rsid w:val="005C461A"/>
    <w:rsid w:val="0062669E"/>
    <w:rsid w:val="007300AA"/>
    <w:rsid w:val="00814C16"/>
    <w:rsid w:val="00873A3A"/>
    <w:rsid w:val="008E179C"/>
    <w:rsid w:val="008F3FC7"/>
    <w:rsid w:val="009A1677"/>
    <w:rsid w:val="009A7579"/>
    <w:rsid w:val="009E062C"/>
    <w:rsid w:val="00A7078C"/>
    <w:rsid w:val="00A91053"/>
    <w:rsid w:val="00B26287"/>
    <w:rsid w:val="00B84C5E"/>
    <w:rsid w:val="00BF4147"/>
    <w:rsid w:val="00C10F0B"/>
    <w:rsid w:val="00CB2BB7"/>
    <w:rsid w:val="00CC133B"/>
    <w:rsid w:val="00D55180"/>
    <w:rsid w:val="00D55F22"/>
    <w:rsid w:val="00E140F6"/>
    <w:rsid w:val="00E7250B"/>
    <w:rsid w:val="00EA4C22"/>
    <w:rsid w:val="00EC49DB"/>
    <w:rsid w:val="00EC77A0"/>
    <w:rsid w:val="00FE0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78C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7078C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rsid w:val="005C461A"/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5C461A"/>
    <w:rPr>
      <w:rFonts w:ascii="Times New Roman" w:hAnsi="Times New Rom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uiPriority w:val="99"/>
    <w:semiHidden/>
    <w:rsid w:val="005C461A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120</Words>
  <Characters>687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 </dc:title>
  <dc:subject/>
  <dc:creator>molod</dc:creator>
  <cp:keywords/>
  <dc:description/>
  <cp:lastModifiedBy>Васильев</cp:lastModifiedBy>
  <cp:revision>3</cp:revision>
  <cp:lastPrinted>2015-04-11T12:49:00Z</cp:lastPrinted>
  <dcterms:created xsi:type="dcterms:W3CDTF">2015-04-23T06:57:00Z</dcterms:created>
  <dcterms:modified xsi:type="dcterms:W3CDTF">2015-04-23T07:40:00Z</dcterms:modified>
</cp:coreProperties>
</file>